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2C6554" w:rsidP="00776AA2">
            <w:pPr>
              <w:pBdr>
                <w:bottom w:val="single" w:sz="12" w:space="1" w:color="auto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color w:val="000000"/>
                <w:sz w:val="28"/>
                <w:szCs w:val="28"/>
              </w:rPr>
              <w:t xml:space="preserve">Государственное профессиональное образовательное учреждение «Юргинский технологический колледж» 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2C6554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652055, Кемеровская область – Кузбасс область, г. Юрга, ул. Заводская, д. 18; Решетка Сергей Анатольевич; info@ytk.edu.ru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D15B1E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9D30DB" w:rsidRPr="00D15B1E">
              <w:rPr>
                <w:color w:val="000000"/>
                <w:sz w:val="20"/>
                <w:szCs w:val="20"/>
              </w:rPr>
              <w:t>ОК</w:t>
            </w:r>
            <w:r w:rsidR="00706872" w:rsidRPr="00D15B1E">
              <w:rPr>
                <w:color w:val="000000"/>
                <w:sz w:val="20"/>
                <w:szCs w:val="20"/>
              </w:rPr>
              <w:t>Т</w:t>
            </w:r>
            <w:r w:rsidR="009D30DB" w:rsidRPr="00D15B1E">
              <w:rPr>
                <w:color w:val="000000"/>
                <w:sz w:val="20"/>
                <w:szCs w:val="20"/>
              </w:rPr>
              <w:t>М</w:t>
            </w:r>
            <w:r w:rsidR="00706872" w:rsidRPr="00D15B1E">
              <w:rPr>
                <w:color w:val="000000"/>
                <w:sz w:val="20"/>
                <w:szCs w:val="20"/>
              </w:rPr>
              <w:t>О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</w:tcPr>
          <w:p w:rsidR="00776AA2" w:rsidRPr="00D15B1E" w:rsidRDefault="002C655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4230007047</w:t>
            </w:r>
          </w:p>
        </w:tc>
        <w:tc>
          <w:tcPr>
            <w:tcW w:w="1653" w:type="dxa"/>
          </w:tcPr>
          <w:p w:rsidR="00776AA2" w:rsidRPr="00D15B1E" w:rsidRDefault="002C655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02512170</w:t>
            </w:r>
          </w:p>
        </w:tc>
        <w:tc>
          <w:tcPr>
            <w:tcW w:w="1995" w:type="dxa"/>
          </w:tcPr>
          <w:p w:rsidR="00776AA2" w:rsidRPr="00D15B1E" w:rsidRDefault="002C655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2300223</w:t>
            </w:r>
          </w:p>
        </w:tc>
        <w:tc>
          <w:tcPr>
            <w:tcW w:w="2394" w:type="dxa"/>
          </w:tcPr>
          <w:p w:rsidR="00776AA2" w:rsidRPr="00D15B1E" w:rsidRDefault="002C655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85.21</w:t>
            </w:r>
          </w:p>
        </w:tc>
        <w:tc>
          <w:tcPr>
            <w:tcW w:w="2343" w:type="dxa"/>
          </w:tcPr>
          <w:p w:rsidR="00776AA2" w:rsidRPr="00D15B1E" w:rsidRDefault="002C655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32749000001</w:t>
            </w:r>
          </w:p>
        </w:tc>
      </w:tr>
    </w:tbl>
    <w:p w:rsidR="00776AA2" w:rsidRPr="00D15B1E" w:rsidRDefault="00776AA2" w:rsidP="00367816">
      <w:pPr>
        <w:pStyle w:val="1"/>
      </w:pPr>
    </w:p>
    <w:p w:rsidR="00FB001B" w:rsidRPr="00D15B1E" w:rsidRDefault="00776AA2" w:rsidP="00367816">
      <w:pPr>
        <w:pStyle w:val="1"/>
      </w:pPr>
      <w:r w:rsidRPr="00D15B1E">
        <w:t xml:space="preserve">КАРТА № </w:t>
      </w:r>
      <w:r w:rsidRPr="00D15B1E">
        <w:rPr>
          <w:b w:val="0"/>
        </w:rPr>
        <w:fldChar w:fldCharType="begin"/>
      </w:r>
      <w:r w:rsidRPr="00D15B1E">
        <w:rPr>
          <w:b w:val="0"/>
        </w:rPr>
        <w:instrText xml:space="preserve"> DOCVARIABLE rm_number \* MERGEFORMAT </w:instrText>
      </w:r>
      <w:r w:rsidRPr="00D15B1E">
        <w:rPr>
          <w:b w:val="0"/>
        </w:rPr>
        <w:fldChar w:fldCharType="separate"/>
      </w:r>
      <w:r w:rsidR="002C6554">
        <w:rPr>
          <w:b w:val="0"/>
        </w:rPr>
        <w:t xml:space="preserve"> 84/2307-21 </w:t>
      </w:r>
      <w:r w:rsidRPr="00D15B1E">
        <w:rPr>
          <w:b w:val="0"/>
        </w:rPr>
        <w:fldChar w:fldCharType="end"/>
      </w:r>
      <w:r w:rsidRPr="00D15B1E">
        <w:rPr>
          <w:rStyle w:val="aa"/>
          <w:b w:val="0"/>
          <w:u w:val="none"/>
        </w:rPr>
        <w:t> </w:t>
      </w:r>
      <w:r w:rsidR="00FB001B" w:rsidRPr="00D15B1E">
        <w:rPr>
          <w:caps/>
        </w:rPr>
        <w:br/>
      </w:r>
      <w:r w:rsidRPr="00D15B1E">
        <w:t>с</w:t>
      </w:r>
      <w:r w:rsidR="004E5FB2" w:rsidRPr="00D15B1E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776AA2" w:rsidRPr="00D15B1E" w:rsidTr="00BA30DE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2C6554" w:rsidP="00232C8F">
            <w:r>
              <w:t>Закройщик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2C6554" w:rsidP="00232C8F">
            <w:r>
              <w:t>12156</w:t>
            </w:r>
          </w:p>
        </w:tc>
      </w:tr>
      <w:tr w:rsidR="00776AA2" w:rsidRPr="00D15B1E" w:rsidTr="00BA30DE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D15B1E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392428">
            <w:pPr>
              <w:jc w:val="center"/>
              <w:rPr>
                <w:vertAlign w:val="superscript"/>
              </w:rPr>
            </w:pPr>
            <w:r w:rsidRPr="00D15B1E">
              <w:rPr>
                <w:vertAlign w:val="superscript"/>
              </w:rPr>
              <w:t>(</w:t>
            </w:r>
            <w:r w:rsidR="00C51624" w:rsidRPr="00D15B1E">
              <w:rPr>
                <w:vertAlign w:val="superscript"/>
              </w:rPr>
              <w:t>код по ОК 016-94</w:t>
            </w:r>
            <w:r w:rsidRPr="00D15B1E">
              <w:rPr>
                <w:vertAlign w:val="superscript"/>
              </w:rPr>
              <w:t>)</w:t>
            </w:r>
          </w:p>
        </w:tc>
      </w:tr>
    </w:tbl>
    <w:p w:rsidR="00776AA2" w:rsidRPr="00D15B1E" w:rsidRDefault="00776AA2" w:rsidP="00776AA2"/>
    <w:p w:rsidR="00776AA2" w:rsidRPr="00D15B1E" w:rsidRDefault="00776AA2" w:rsidP="00776AA2">
      <w:r w:rsidRPr="00D15B1E">
        <w:t>Наименование структурного подразделения: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ceh_info \* MERGEFORMAT </w:instrText>
      </w:r>
      <w:r w:rsidRPr="00D15B1E">
        <w:rPr>
          <w:rStyle w:val="aa"/>
        </w:rPr>
        <w:fldChar w:fldCharType="separate"/>
      </w:r>
      <w:r w:rsidR="002C6554" w:rsidRPr="002C6554">
        <w:rPr>
          <w:rStyle w:val="aa"/>
        </w:rPr>
        <w:t xml:space="preserve"> Учебно-вспомогательный персонал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776AA2">
      <w:r w:rsidRPr="00D15B1E">
        <w:t>Количество и номера аналогичных рабочих мест: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anal_rms \* MERGEFORMAT </w:instrText>
      </w:r>
      <w:r w:rsidRPr="00D15B1E">
        <w:rPr>
          <w:rStyle w:val="aa"/>
        </w:rPr>
        <w:fldChar w:fldCharType="separate"/>
      </w:r>
      <w:r w:rsidR="002C6554" w:rsidRPr="002C6554">
        <w:rPr>
          <w:rStyle w:val="aa"/>
        </w:rPr>
        <w:t xml:space="preserve">  Отсутствуют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AD14A4">
      <w:pPr>
        <w:rPr>
          <w:rStyle w:val="a7"/>
        </w:rPr>
      </w:pPr>
    </w:p>
    <w:p w:rsidR="00776AA2" w:rsidRPr="00D15B1E" w:rsidRDefault="00776AA2" w:rsidP="007462E1">
      <w:pPr>
        <w:rPr>
          <w:color w:val="000000"/>
          <w:sz w:val="20"/>
          <w:szCs w:val="20"/>
          <w:vertAlign w:val="superscript"/>
        </w:rPr>
      </w:pPr>
      <w:r w:rsidRPr="00D15B1E">
        <w:rPr>
          <w:b/>
        </w:rPr>
        <w:t>Строка 010.</w:t>
      </w:r>
      <w:r w:rsidRPr="00D15B1E">
        <w:t> Выпуск ЕТКС, ЕКС </w:t>
      </w:r>
      <w:r w:rsidR="007462E1" w:rsidRPr="00D15B1E">
        <w:t> </w:t>
      </w:r>
      <w:r w:rsidR="007462E1" w:rsidRPr="00D15B1E">
        <w:rPr>
          <w:u w:val="single"/>
        </w:rPr>
        <w:t>  </w:t>
      </w:r>
      <w:r w:rsidR="007462E1" w:rsidRPr="00D15B1E">
        <w:rPr>
          <w:u w:val="single"/>
        </w:rPr>
        <w:fldChar w:fldCharType="begin"/>
      </w:r>
      <w:r w:rsidR="007462E1" w:rsidRPr="00D15B1E">
        <w:rPr>
          <w:u w:val="single"/>
        </w:rPr>
        <w:instrText xml:space="preserve"> DOCVARIABLE "etks_info" \* MERGEFORMAT </w:instrText>
      </w:r>
      <w:r w:rsidR="007462E1" w:rsidRPr="00D15B1E">
        <w:rPr>
          <w:u w:val="single"/>
        </w:rPr>
        <w:fldChar w:fldCharType="separate"/>
      </w:r>
      <w:r w:rsidR="002C6554" w:rsidRPr="002C6554">
        <w:rPr>
          <w:u w:val="single"/>
        </w:rPr>
        <w:t xml:space="preserve">   Единый тарифно-квалификационный справочник работ и профессий рабочих. Выпуск 46. Раздел "Швейное производство" (утв. постановлением Минтруда РФ от 3 июля 2002 г. N 47)</w:t>
      </w:r>
      <w:r w:rsidR="007462E1" w:rsidRPr="00D15B1E">
        <w:rPr>
          <w:u w:val="single"/>
        </w:rPr>
        <w:fldChar w:fldCharType="end"/>
      </w:r>
      <w:r w:rsidR="007462E1" w:rsidRPr="00D15B1E">
        <w:rPr>
          <w:u w:val="single"/>
        </w:rPr>
        <w:t xml:space="preserve"> </w:t>
      </w:r>
      <w:r w:rsidR="007462E1" w:rsidRPr="00D15B1E">
        <w:rPr>
          <w:u w:val="single"/>
        </w:rPr>
        <w:tab/>
        <w:t>   </w:t>
      </w:r>
      <w:r w:rsidRPr="00D15B1E">
        <w:br/>
      </w:r>
      <w:r w:rsidR="00F31AF6" w:rsidRPr="00D15B1E">
        <w:rPr>
          <w:color w:val="000000"/>
          <w:sz w:val="20"/>
          <w:szCs w:val="20"/>
          <w:vertAlign w:val="superscript"/>
        </w:rPr>
        <w:t> </w:t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D15B1E" w:rsidRDefault="00776AA2" w:rsidP="00776AA2">
      <w:r w:rsidRPr="00D15B1E">
        <w:rPr>
          <w:b/>
        </w:rPr>
        <w:t>Строка 020.</w:t>
      </w:r>
      <w:r w:rsidRPr="00D15B1E">
        <w:t xml:space="preserve"> </w:t>
      </w:r>
      <w:r w:rsidR="00F31AF6" w:rsidRPr="00D15B1E">
        <w:t>Численность</w:t>
      </w:r>
      <w:r w:rsidRPr="00D15B1E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2C6554" w:rsidP="00BA30DE">
            <w:pPr>
              <w:jc w:val="center"/>
            </w:pPr>
            <w:r>
              <w:t>1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2C6554" w:rsidP="00BA30DE">
            <w:pPr>
              <w:jc w:val="center"/>
            </w:pPr>
            <w:r>
              <w:t>-</w:t>
            </w:r>
          </w:p>
        </w:tc>
      </w:tr>
      <w:tr w:rsidR="00776AA2" w:rsidRPr="00D15B1E" w:rsidTr="00BA30DE">
        <w:tc>
          <w:tcPr>
            <w:tcW w:w="7338" w:type="dxa"/>
            <w:gridSpan w:val="2"/>
            <w:shd w:val="clear" w:color="auto" w:fill="auto"/>
          </w:tcPr>
          <w:p w:rsidR="00776AA2" w:rsidRPr="00D15B1E" w:rsidRDefault="00776AA2" w:rsidP="00776AA2">
            <w:bookmarkStart w:id="4" w:name="col_rm_table"/>
            <w:bookmarkEnd w:id="4"/>
            <w:r w:rsidRPr="00D15B1E">
              <w:t>из них: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2C6554" w:rsidP="00BA30DE">
            <w:pPr>
              <w:jc w:val="center"/>
            </w:pPr>
            <w:r>
              <w:t>1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2C6554" w:rsidP="00BA30DE">
            <w:pPr>
              <w:jc w:val="center"/>
            </w:pPr>
            <w:r>
              <w:t>0</w:t>
            </w:r>
          </w:p>
        </w:tc>
      </w:tr>
      <w:tr w:rsidR="00145419" w:rsidRPr="00D15B1E" w:rsidTr="00BA30DE">
        <w:tc>
          <w:tcPr>
            <w:tcW w:w="5070" w:type="dxa"/>
            <w:shd w:val="clear" w:color="auto" w:fill="auto"/>
          </w:tcPr>
          <w:p w:rsidR="00145419" w:rsidRPr="00D15B1E" w:rsidRDefault="00145419" w:rsidP="00776AA2">
            <w:r w:rsidRPr="00D15B1E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D15B1E" w:rsidRDefault="002C6554" w:rsidP="00BA30DE">
            <w:pPr>
              <w:jc w:val="center"/>
            </w:pPr>
            <w:r>
              <w:t>0</w:t>
            </w:r>
          </w:p>
        </w:tc>
      </w:tr>
    </w:tbl>
    <w:p w:rsidR="000860ED" w:rsidRPr="00D15B1E" w:rsidRDefault="000860ED" w:rsidP="00776AA2">
      <w:pPr>
        <w:rPr>
          <w:b/>
        </w:rPr>
      </w:pPr>
    </w:p>
    <w:p w:rsidR="00776AA2" w:rsidRPr="00D15B1E" w:rsidRDefault="00776AA2" w:rsidP="00776AA2">
      <w:r w:rsidRPr="00D15B1E">
        <w:rPr>
          <w:b/>
        </w:rPr>
        <w:t>Строка 021.</w:t>
      </w:r>
      <w:r w:rsidRPr="00D15B1E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D15B1E" w:rsidRDefault="002C6554" w:rsidP="00BA30DE">
            <w:pPr>
              <w:jc w:val="center"/>
            </w:pPr>
            <w:r>
              <w:t>053-100-152 82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D15B1E" w:rsidRDefault="000860ED" w:rsidP="00AD14A4">
            <w:pPr>
              <w:rPr>
                <w:rStyle w:val="a7"/>
              </w:rPr>
            </w:pPr>
            <w:bookmarkStart w:id="5" w:name="snils_table"/>
            <w:bookmarkEnd w:id="5"/>
          </w:p>
        </w:tc>
      </w:tr>
      <w:tr w:rsidR="002C6554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2C6554" w:rsidRDefault="002C6554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2C6554" w:rsidRPr="00D15B1E" w:rsidRDefault="002C6554" w:rsidP="00AD14A4">
            <w:pPr>
              <w:rPr>
                <w:rStyle w:val="a7"/>
              </w:rPr>
            </w:pPr>
          </w:p>
        </w:tc>
      </w:tr>
      <w:tr w:rsidR="002C6554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2C6554" w:rsidRDefault="002C6554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2C6554" w:rsidRPr="00D15B1E" w:rsidRDefault="002C6554" w:rsidP="00AD14A4">
            <w:pPr>
              <w:rPr>
                <w:rStyle w:val="a7"/>
              </w:rPr>
            </w:pPr>
          </w:p>
        </w:tc>
      </w:tr>
      <w:tr w:rsidR="002C6554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2C6554" w:rsidRDefault="002C6554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2C6554" w:rsidRPr="00D15B1E" w:rsidRDefault="002C6554" w:rsidP="00AD14A4">
            <w:pPr>
              <w:rPr>
                <w:rStyle w:val="a7"/>
              </w:rPr>
            </w:pPr>
          </w:p>
        </w:tc>
      </w:tr>
      <w:tr w:rsidR="002C6554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2C6554" w:rsidRDefault="002C6554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2C6554" w:rsidRPr="00D15B1E" w:rsidRDefault="002C6554" w:rsidP="00AD14A4">
            <w:pPr>
              <w:rPr>
                <w:rStyle w:val="a7"/>
              </w:rPr>
            </w:pPr>
          </w:p>
        </w:tc>
      </w:tr>
      <w:tr w:rsidR="002C6554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2C6554" w:rsidRDefault="002C6554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2C6554" w:rsidRPr="00D15B1E" w:rsidRDefault="002C6554" w:rsidP="00AD14A4">
            <w:pPr>
              <w:rPr>
                <w:rStyle w:val="a7"/>
              </w:rPr>
            </w:pPr>
          </w:p>
        </w:tc>
      </w:tr>
      <w:tr w:rsidR="002C6554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2C6554" w:rsidRDefault="002C6554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2C6554" w:rsidRPr="00D15B1E" w:rsidRDefault="002C6554" w:rsidP="00AD14A4">
            <w:pPr>
              <w:rPr>
                <w:rStyle w:val="a7"/>
              </w:rPr>
            </w:pPr>
          </w:p>
        </w:tc>
      </w:tr>
      <w:tr w:rsidR="002C6554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2C6554" w:rsidRDefault="002C6554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2C6554" w:rsidRPr="00D15B1E" w:rsidRDefault="002C6554" w:rsidP="00AD14A4">
            <w:pPr>
              <w:rPr>
                <w:rStyle w:val="a7"/>
              </w:rPr>
            </w:pPr>
          </w:p>
        </w:tc>
      </w:tr>
    </w:tbl>
    <w:p w:rsidR="00776AA2" w:rsidRPr="00D15B1E" w:rsidRDefault="00776AA2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022.</w:t>
      </w:r>
      <w:r w:rsidRPr="00D15B1E">
        <w:t xml:space="preserve">  Используемое оборудование: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oborud \* MERGEFORMAT </w:instrText>
      </w:r>
      <w:r w:rsidRPr="00D15B1E">
        <w:rPr>
          <w:rStyle w:val="aa"/>
        </w:rPr>
        <w:fldChar w:fldCharType="separate"/>
      </w:r>
      <w:r w:rsidR="002C6554" w:rsidRPr="002C6554">
        <w:rPr>
          <w:rStyle w:val="aa"/>
        </w:rPr>
        <w:t xml:space="preserve"> Швейное оборудование, утюг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481C22" w:rsidRPr="00D15B1E" w:rsidRDefault="00481C22" w:rsidP="00481C22">
      <w:pPr>
        <w:ind w:firstLine="1418"/>
      </w:pPr>
      <w:r w:rsidRPr="00D15B1E">
        <w:t xml:space="preserve">Используемые </w:t>
      </w:r>
      <w:r w:rsidR="00A7346C" w:rsidRPr="00D15B1E">
        <w:t xml:space="preserve">материалы и </w:t>
      </w:r>
      <w:r w:rsidRPr="00D15B1E">
        <w:t>сырье: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tools \* MERGEFORMAT </w:instrText>
      </w:r>
      <w:r w:rsidRPr="00D15B1E">
        <w:rPr>
          <w:rStyle w:val="aa"/>
        </w:rPr>
        <w:fldChar w:fldCharType="separate"/>
      </w:r>
      <w:r w:rsidR="002C6554" w:rsidRPr="002C6554">
        <w:rPr>
          <w:rStyle w:val="aa"/>
        </w:rPr>
        <w:t xml:space="preserve"> Канцелярские принадлежности, расходные материалы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Default="00776AA2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175CA2" w:rsidRDefault="00175CA2" w:rsidP="00AD14A4">
      <w:pPr>
        <w:rPr>
          <w:rStyle w:val="a7"/>
        </w:rPr>
      </w:pPr>
    </w:p>
    <w:p w:rsidR="00175CA2" w:rsidRDefault="00175CA2" w:rsidP="00AD14A4">
      <w:pPr>
        <w:rPr>
          <w:rStyle w:val="a7"/>
        </w:rPr>
      </w:pPr>
    </w:p>
    <w:p w:rsidR="00175CA2" w:rsidRDefault="00175CA2" w:rsidP="00AD14A4">
      <w:pPr>
        <w:rPr>
          <w:rStyle w:val="a7"/>
        </w:rPr>
      </w:pPr>
    </w:p>
    <w:p w:rsidR="008F3352" w:rsidRDefault="008F3352" w:rsidP="00AD14A4">
      <w:pPr>
        <w:rPr>
          <w:rStyle w:val="a7"/>
        </w:rPr>
      </w:pPr>
    </w:p>
    <w:p w:rsidR="00175CA2" w:rsidRDefault="00175CA2" w:rsidP="00AD14A4">
      <w:pPr>
        <w:rPr>
          <w:rStyle w:val="a7"/>
        </w:rPr>
      </w:pPr>
    </w:p>
    <w:p w:rsidR="00175CA2" w:rsidRDefault="00175CA2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lastRenderedPageBreak/>
        <w:t>Строка 030.</w:t>
      </w:r>
      <w:r w:rsidRPr="00D15B1E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 xml:space="preserve">Класс </w:t>
            </w:r>
            <w:r w:rsidR="00F31AF6" w:rsidRPr="00D15B1E">
              <w:t>(подкласс)</w:t>
            </w:r>
            <w:r w:rsidRPr="00D15B1E"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Эффективность СИЗ</w:t>
            </w:r>
            <w:r w:rsidR="00F31AF6" w:rsidRPr="00D15B1E">
              <w:t>*</w:t>
            </w:r>
            <w:r w:rsidRPr="00D15B1E">
              <w:t>, +/-</w:t>
            </w:r>
            <w:r w:rsidR="00A100AB" w:rsidRPr="00D15B1E">
              <w:t>/</w:t>
            </w:r>
            <w:r w:rsidR="00A100AB" w:rsidRPr="00D15B1E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C03F4A">
            <w:pPr>
              <w:pStyle w:val="a8"/>
            </w:pPr>
            <w:r w:rsidRPr="00D15B1E">
              <w:t>Класс</w:t>
            </w:r>
            <w:r w:rsidR="00F31AF6" w:rsidRPr="00D15B1E">
              <w:t xml:space="preserve"> (подкласс)</w:t>
            </w:r>
            <w:r w:rsidRPr="00D15B1E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EC0B2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EC0B2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EC0B2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EC0B2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EC0B2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EC0B2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EC0B2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EC0B2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EC0B2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EC0B23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EC0B2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EC0B2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EC0B2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EC0B2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EC0B2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EC0B2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EC0B2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EC0B2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EC0B2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EC0B2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EC0B2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EC0B2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EC0B2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EC0B2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EC0B23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EC0B2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EC0B2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EC0B2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EC0B2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EC0B2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EC0B2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EC0B23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EC0B2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EC0B2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EC0B2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EC0B2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EC0B2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EC0B23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EC0B23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EC0B2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EC0B2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EC0B2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EC0B2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EC0B2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D15B1E" w:rsidRDefault="00EC0B23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D15B1E" w:rsidRDefault="00F31AF6" w:rsidP="00F31AF6">
            <w:pPr>
              <w:pStyle w:val="a8"/>
            </w:pPr>
            <w:r w:rsidRPr="00D15B1E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EC0B2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D15B1E" w:rsidRDefault="00F31AF6" w:rsidP="00481C22">
      <w:pPr>
        <w:rPr>
          <w:sz w:val="16"/>
          <w:szCs w:val="16"/>
        </w:rPr>
      </w:pPr>
      <w:r w:rsidRPr="00D15B1E">
        <w:rPr>
          <w:sz w:val="16"/>
          <w:szCs w:val="16"/>
        </w:rPr>
        <w:t>* Средства индивидуальной защиты</w:t>
      </w:r>
    </w:p>
    <w:p w:rsidR="00481C22" w:rsidRPr="00D15B1E" w:rsidRDefault="00481C22" w:rsidP="00481C22">
      <w:r w:rsidRPr="00D15B1E">
        <w:rPr>
          <w:b/>
        </w:rPr>
        <w:t>Строка  040.</w:t>
      </w:r>
      <w:r w:rsidRPr="00D15B1E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D15B1E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8E70C1" w:rsidP="00481C22">
            <w:pPr>
              <w:pStyle w:val="a8"/>
            </w:pPr>
            <w:r w:rsidRPr="00D15B1E">
              <w:t>№</w:t>
            </w:r>
            <w:r w:rsidR="00481C22" w:rsidRPr="00D15B1E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F31AF6" w:rsidP="00F31AF6">
            <w:pPr>
              <w:pStyle w:val="a8"/>
            </w:pPr>
            <w:r w:rsidRPr="00D15B1E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 xml:space="preserve">По </w:t>
            </w:r>
            <w:r w:rsidR="008E70C1" w:rsidRPr="00D15B1E">
              <w:t xml:space="preserve">результатам оценки </w:t>
            </w:r>
            <w:r w:rsidRPr="00D15B1E">
              <w:t>условий труда</w:t>
            </w:r>
          </w:p>
        </w:tc>
      </w:tr>
      <w:tr w:rsidR="00481C22" w:rsidRPr="00D15B1E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 xml:space="preserve">необходимость  в установлении </w:t>
            </w:r>
            <w:r w:rsidRPr="00D15B1E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>основание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3" w:name="s040_1"/>
            <w:bookmarkEnd w:id="23"/>
            <w:r w:rsidRPr="00D15B1E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Повышенная оплата труда </w:t>
            </w:r>
            <w:r w:rsidR="00F31AF6" w:rsidRPr="00D15B1E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2C6554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3784F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3784F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4" w:name="s040_2"/>
            <w:bookmarkEnd w:id="24"/>
            <w:r w:rsidRPr="00D15B1E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2C6554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3784F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3784F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5" w:name="s040_3"/>
            <w:bookmarkEnd w:id="25"/>
            <w:r w:rsidRPr="00D15B1E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2C6554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3784F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3784F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6" w:name="s040_4"/>
            <w:bookmarkEnd w:id="26"/>
            <w:r w:rsidRPr="00D15B1E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Мо</w:t>
            </w:r>
            <w:r w:rsidR="008E70C1" w:rsidRPr="00D15B1E">
              <w:t xml:space="preserve">локо или другие </w:t>
            </w:r>
            <w:r w:rsidRPr="00D15B1E">
              <w:t>равноценные пищевые</w:t>
            </w:r>
            <w:r w:rsidR="008E70C1" w:rsidRPr="00D15B1E">
              <w:t xml:space="preserve"> </w:t>
            </w:r>
            <w:r w:rsidRPr="00D15B1E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2C6554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3784F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3784F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7" w:name="s040_5"/>
            <w:bookmarkEnd w:id="27"/>
            <w:r w:rsidRPr="00D15B1E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E70C1" w:rsidP="001456F8">
            <w:pPr>
              <w:pStyle w:val="a8"/>
              <w:jc w:val="left"/>
            </w:pPr>
            <w:r w:rsidRPr="00D15B1E">
              <w:t xml:space="preserve">Лечебно - профилактическое </w:t>
            </w:r>
            <w:r w:rsidR="00481C22" w:rsidRPr="00D15B1E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2C6554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3784F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3784F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8" w:name="s040_6"/>
            <w:bookmarkEnd w:id="28"/>
            <w:r w:rsidRPr="00D15B1E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Право на досрочное назначение </w:t>
            </w:r>
            <w:r w:rsidR="00017AE9" w:rsidRPr="00D15B1E">
              <w:t>страховой</w:t>
            </w:r>
            <w:r w:rsidRPr="00D15B1E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2C6554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3784F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3784F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9" w:name="s040_7"/>
            <w:bookmarkEnd w:id="29"/>
            <w:r w:rsidRPr="00D15B1E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2C6554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3784F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3784F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Минздрава России от 28 января 2021 N 29н, прил. к прил.1, п. 25 (1 раз в год)</w:t>
            </w:r>
          </w:p>
        </w:tc>
      </w:tr>
    </w:tbl>
    <w:p w:rsidR="00481C22" w:rsidRPr="00D15B1E" w:rsidRDefault="00481C22" w:rsidP="00481C22">
      <w:pPr>
        <w:rPr>
          <w:rStyle w:val="a7"/>
        </w:rPr>
      </w:pPr>
    </w:p>
    <w:p w:rsidR="00481C22" w:rsidRPr="00D15B1E" w:rsidRDefault="00481C22" w:rsidP="007462E1">
      <w:pPr>
        <w:jc w:val="both"/>
      </w:pPr>
      <w:r w:rsidRPr="00D15B1E">
        <w:rPr>
          <w:b/>
        </w:rPr>
        <w:t>Строка 050.</w:t>
      </w:r>
      <w:r w:rsidR="00F31AF6" w:rsidRPr="00D15B1E">
        <w:t xml:space="preserve"> Рекомендации по улучшению </w:t>
      </w:r>
      <w:r w:rsidRPr="00D15B1E">
        <w:t>условий труда, по режима</w:t>
      </w:r>
      <w:r w:rsidR="000024F1" w:rsidRPr="00D15B1E">
        <w:t>м</w:t>
      </w:r>
      <w:r w:rsidRPr="00D15B1E">
        <w:t xml:space="preserve"> труда и</w:t>
      </w:r>
      <w:r w:rsidR="008E70C1" w:rsidRPr="00D15B1E">
        <w:t xml:space="preserve"> </w:t>
      </w:r>
      <w:r w:rsidRPr="00D15B1E">
        <w:t>отдыха, по подбору работников: </w:t>
      </w:r>
      <w:r w:rsidRPr="00D15B1E">
        <w:rPr>
          <w:u w:val="single"/>
        </w:rPr>
        <w:t>  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"s_050" \* MERGEFORMAT </w:instrText>
      </w:r>
      <w:r w:rsidRPr="00D15B1E">
        <w:rPr>
          <w:u w:val="single"/>
        </w:rPr>
        <w:fldChar w:fldCharType="separate"/>
      </w:r>
      <w:r w:rsidR="00EC0B23" w:rsidRPr="00EC0B23">
        <w:rPr>
          <w:i/>
          <w:u w:val="single"/>
        </w:rPr>
        <w:t>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</w:t>
      </w:r>
      <w:r w:rsidRPr="00D15B1E">
        <w:rPr>
          <w:u w:val="single"/>
        </w:rPr>
        <w:tab/>
        <w:t>   </w:t>
      </w:r>
      <w:r w:rsidRPr="00D15B1E">
        <w:br/>
      </w:r>
    </w:p>
    <w:p w:rsidR="003C5C39" w:rsidRPr="00D15B1E" w:rsidRDefault="003C5C39" w:rsidP="003C5C39">
      <w:r w:rsidRPr="00D15B1E">
        <w:t>Дата составления: </w:t>
      </w:r>
      <w:r w:rsidRPr="00D15B1E">
        <w:rPr>
          <w:u w:val="single"/>
        </w:rPr>
        <w:t xml:space="preserve">  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fill_date \* MERGEFORMAT </w:instrText>
      </w:r>
      <w:r w:rsidRPr="00D15B1E">
        <w:rPr>
          <w:u w:val="single"/>
        </w:rPr>
        <w:fldChar w:fldCharType="separate"/>
      </w:r>
      <w:r w:rsidR="00EC0B23" w:rsidRPr="00EC0B23">
        <w:rPr>
          <w:u w:val="single"/>
        </w:rPr>
        <w:t>18.02.2022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   </w:t>
      </w:r>
    </w:p>
    <w:p w:rsidR="00481C22" w:rsidRPr="00D15B1E" w:rsidRDefault="00481C22" w:rsidP="00481C22"/>
    <w:p w:rsidR="003C5C39" w:rsidRDefault="003C5C39" w:rsidP="003C5C39">
      <w:r w:rsidRPr="00D15B1E">
        <w:t>Председатель комиссии по проведению специальной оценки условий труда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2C6554" w:rsidP="004E51DC">
            <w:pPr>
              <w:pStyle w:val="a8"/>
            </w:pPr>
            <w:r>
              <w:t>Директор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2C6554" w:rsidP="004E51DC">
            <w:pPr>
              <w:pStyle w:val="a8"/>
            </w:pPr>
            <w:r>
              <w:t>С.А. Решетка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2C6554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/>
    <w:p w:rsidR="007E5490" w:rsidRDefault="007E5490" w:rsidP="003C5C39"/>
    <w:p w:rsidR="007E5490" w:rsidRPr="00D15B1E" w:rsidRDefault="007E5490" w:rsidP="003C5C39"/>
    <w:p w:rsidR="003C5C39" w:rsidRDefault="003C5C39" w:rsidP="003C5C39">
      <w:r w:rsidRPr="00D15B1E">
        <w:t>Члены комиссии по проведению специальной оценки условий труда: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2C655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2C6554" w:rsidP="004E51DC">
            <w:pPr>
              <w:pStyle w:val="a8"/>
            </w:pPr>
            <w:r>
              <w:t xml:space="preserve">И. о. главный специалист по охране труда                                       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2C6554" w:rsidP="004E51DC">
            <w:pPr>
              <w:pStyle w:val="a8"/>
            </w:pPr>
            <w:r>
              <w:t>И.Н. Семенов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2C655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2C6554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835248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2C6554" w:rsidRPr="002C6554" w:rsidTr="002C655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6554" w:rsidRPr="002C6554" w:rsidRDefault="002C6554" w:rsidP="004E51DC">
            <w:pPr>
              <w:pStyle w:val="a8"/>
            </w:pPr>
            <w:r>
              <w:t xml:space="preserve">Заведующая АХЧ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C6554" w:rsidRPr="002C6554" w:rsidRDefault="002C6554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6554" w:rsidRPr="002C6554" w:rsidRDefault="002C6554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C6554" w:rsidRPr="002C6554" w:rsidRDefault="002C6554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6554" w:rsidRPr="002C6554" w:rsidRDefault="002C6554" w:rsidP="004E51DC">
            <w:pPr>
              <w:pStyle w:val="a8"/>
            </w:pPr>
            <w:r>
              <w:t>Н.Р. Усольцева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C6554" w:rsidRPr="002C6554" w:rsidRDefault="002C6554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6554" w:rsidRPr="002C6554" w:rsidRDefault="002C6554" w:rsidP="004E51DC">
            <w:pPr>
              <w:pStyle w:val="a8"/>
            </w:pPr>
          </w:p>
        </w:tc>
      </w:tr>
      <w:tr w:rsidR="002C6554" w:rsidRPr="002C6554" w:rsidTr="002C655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2C6554" w:rsidRPr="002C6554" w:rsidRDefault="002C6554" w:rsidP="004E51DC">
            <w:pPr>
              <w:pStyle w:val="a8"/>
              <w:rPr>
                <w:vertAlign w:val="superscript"/>
              </w:rPr>
            </w:pPr>
            <w:r w:rsidRPr="002C655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2C6554" w:rsidRPr="002C6554" w:rsidRDefault="002C655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C6554" w:rsidRPr="002C6554" w:rsidRDefault="002C6554" w:rsidP="004E51DC">
            <w:pPr>
              <w:pStyle w:val="a8"/>
              <w:rPr>
                <w:vertAlign w:val="superscript"/>
              </w:rPr>
            </w:pPr>
            <w:r w:rsidRPr="002C655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C6554" w:rsidRPr="002C6554" w:rsidRDefault="002C655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C6554" w:rsidRPr="002C6554" w:rsidRDefault="002C6554" w:rsidP="004E51DC">
            <w:pPr>
              <w:pStyle w:val="a8"/>
              <w:rPr>
                <w:vertAlign w:val="superscript"/>
              </w:rPr>
            </w:pPr>
            <w:r w:rsidRPr="002C655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C6554" w:rsidRPr="002C6554" w:rsidRDefault="002C655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2C6554" w:rsidRPr="002C6554" w:rsidRDefault="002C6554" w:rsidP="004E51DC">
            <w:pPr>
              <w:pStyle w:val="a8"/>
              <w:rPr>
                <w:vertAlign w:val="superscript"/>
              </w:rPr>
            </w:pPr>
            <w:r w:rsidRPr="002C6554">
              <w:rPr>
                <w:vertAlign w:val="superscript"/>
              </w:rPr>
              <w:t>(дата)</w:t>
            </w:r>
          </w:p>
        </w:tc>
      </w:tr>
      <w:tr w:rsidR="002C6554" w:rsidRPr="002C6554" w:rsidTr="002C655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6554" w:rsidRPr="002C6554" w:rsidRDefault="002C6554" w:rsidP="004E51DC">
            <w:pPr>
              <w:pStyle w:val="a8"/>
            </w:pPr>
            <w:r>
              <w:t xml:space="preserve">Заведующий отделением ДиТ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C6554" w:rsidRPr="002C6554" w:rsidRDefault="002C6554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6554" w:rsidRPr="002C6554" w:rsidRDefault="002C6554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C6554" w:rsidRPr="002C6554" w:rsidRDefault="002C6554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6554" w:rsidRPr="002C6554" w:rsidRDefault="002C6554" w:rsidP="004E51DC">
            <w:pPr>
              <w:pStyle w:val="a8"/>
            </w:pPr>
            <w:r>
              <w:t>Д.И. Ломака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C6554" w:rsidRPr="002C6554" w:rsidRDefault="002C6554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6554" w:rsidRPr="002C6554" w:rsidRDefault="002C6554" w:rsidP="004E51DC">
            <w:pPr>
              <w:pStyle w:val="a8"/>
            </w:pPr>
          </w:p>
        </w:tc>
      </w:tr>
      <w:tr w:rsidR="002C6554" w:rsidRPr="002C6554" w:rsidTr="002C655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2C6554" w:rsidRPr="002C6554" w:rsidRDefault="002C6554" w:rsidP="004E51DC">
            <w:pPr>
              <w:pStyle w:val="a8"/>
              <w:rPr>
                <w:vertAlign w:val="superscript"/>
              </w:rPr>
            </w:pPr>
            <w:r w:rsidRPr="002C655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2C6554" w:rsidRPr="002C6554" w:rsidRDefault="002C655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C6554" w:rsidRPr="002C6554" w:rsidRDefault="002C6554" w:rsidP="004E51DC">
            <w:pPr>
              <w:pStyle w:val="a8"/>
              <w:rPr>
                <w:vertAlign w:val="superscript"/>
              </w:rPr>
            </w:pPr>
            <w:r w:rsidRPr="002C655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C6554" w:rsidRPr="002C6554" w:rsidRDefault="002C655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C6554" w:rsidRPr="002C6554" w:rsidRDefault="002C6554" w:rsidP="004E51DC">
            <w:pPr>
              <w:pStyle w:val="a8"/>
              <w:rPr>
                <w:vertAlign w:val="superscript"/>
              </w:rPr>
            </w:pPr>
            <w:r w:rsidRPr="002C655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C6554" w:rsidRPr="002C6554" w:rsidRDefault="002C655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2C6554" w:rsidRPr="002C6554" w:rsidRDefault="002C6554" w:rsidP="004E51DC">
            <w:pPr>
              <w:pStyle w:val="a8"/>
              <w:rPr>
                <w:vertAlign w:val="superscript"/>
              </w:rPr>
            </w:pPr>
            <w:r w:rsidRPr="002C6554">
              <w:rPr>
                <w:vertAlign w:val="superscript"/>
              </w:rPr>
              <w:t>(дата)</w:t>
            </w:r>
          </w:p>
        </w:tc>
      </w:tr>
      <w:tr w:rsidR="002C6554" w:rsidRPr="002C6554" w:rsidTr="002C655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6554" w:rsidRPr="002C6554" w:rsidRDefault="002C6554" w:rsidP="004E51DC">
            <w:pPr>
              <w:pStyle w:val="a8"/>
            </w:pPr>
            <w:r>
              <w:t xml:space="preserve">Заведующий отделением ТПОП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C6554" w:rsidRPr="002C6554" w:rsidRDefault="002C6554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6554" w:rsidRPr="002C6554" w:rsidRDefault="002C6554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C6554" w:rsidRPr="002C6554" w:rsidRDefault="002C6554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6554" w:rsidRPr="002C6554" w:rsidRDefault="002C6554" w:rsidP="004E51DC">
            <w:pPr>
              <w:pStyle w:val="a8"/>
            </w:pPr>
            <w:r>
              <w:t>Д.Б. Тарасова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C6554" w:rsidRPr="002C6554" w:rsidRDefault="002C6554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6554" w:rsidRPr="002C6554" w:rsidRDefault="002C6554" w:rsidP="004E51DC">
            <w:pPr>
              <w:pStyle w:val="a8"/>
            </w:pPr>
          </w:p>
        </w:tc>
      </w:tr>
      <w:tr w:rsidR="002C6554" w:rsidRPr="002C6554" w:rsidTr="002C655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2C6554" w:rsidRPr="002C6554" w:rsidRDefault="002C6554" w:rsidP="004E51DC">
            <w:pPr>
              <w:pStyle w:val="a8"/>
              <w:rPr>
                <w:vertAlign w:val="superscript"/>
              </w:rPr>
            </w:pPr>
            <w:r w:rsidRPr="002C655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2C6554" w:rsidRPr="002C6554" w:rsidRDefault="002C655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C6554" w:rsidRPr="002C6554" w:rsidRDefault="002C6554" w:rsidP="004E51DC">
            <w:pPr>
              <w:pStyle w:val="a8"/>
              <w:rPr>
                <w:vertAlign w:val="superscript"/>
              </w:rPr>
            </w:pPr>
            <w:r w:rsidRPr="002C655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C6554" w:rsidRPr="002C6554" w:rsidRDefault="002C655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C6554" w:rsidRPr="002C6554" w:rsidRDefault="002C6554" w:rsidP="004E51DC">
            <w:pPr>
              <w:pStyle w:val="a8"/>
              <w:rPr>
                <w:vertAlign w:val="superscript"/>
              </w:rPr>
            </w:pPr>
            <w:r w:rsidRPr="002C655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C6554" w:rsidRPr="002C6554" w:rsidRDefault="002C655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2C6554" w:rsidRPr="002C6554" w:rsidRDefault="002C6554" w:rsidP="004E51DC">
            <w:pPr>
              <w:pStyle w:val="a8"/>
              <w:rPr>
                <w:vertAlign w:val="superscript"/>
              </w:rPr>
            </w:pPr>
            <w:r w:rsidRPr="002C6554">
              <w:rPr>
                <w:vertAlign w:val="superscript"/>
              </w:rPr>
              <w:t>(дата)</w:t>
            </w:r>
          </w:p>
        </w:tc>
      </w:tr>
      <w:tr w:rsidR="002C6554" w:rsidRPr="002C6554" w:rsidTr="002C655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6554" w:rsidRPr="002C6554" w:rsidRDefault="002C6554" w:rsidP="004E51DC">
            <w:pPr>
              <w:pStyle w:val="a8"/>
            </w:pPr>
            <w:r>
              <w:t xml:space="preserve">Заведующий отделением АиТ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C6554" w:rsidRPr="002C6554" w:rsidRDefault="002C6554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6554" w:rsidRPr="002C6554" w:rsidRDefault="002C6554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C6554" w:rsidRPr="002C6554" w:rsidRDefault="002C6554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6554" w:rsidRPr="002C6554" w:rsidRDefault="002C6554" w:rsidP="004E51DC">
            <w:pPr>
              <w:pStyle w:val="a8"/>
            </w:pPr>
            <w:r>
              <w:t>В.Н. Жигалов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C6554" w:rsidRPr="002C6554" w:rsidRDefault="002C6554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6554" w:rsidRPr="002C6554" w:rsidRDefault="002C6554" w:rsidP="004E51DC">
            <w:pPr>
              <w:pStyle w:val="a8"/>
            </w:pPr>
          </w:p>
        </w:tc>
      </w:tr>
      <w:tr w:rsidR="002C6554" w:rsidRPr="002C6554" w:rsidTr="002C655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2C6554" w:rsidRPr="002C6554" w:rsidRDefault="002C6554" w:rsidP="004E51DC">
            <w:pPr>
              <w:pStyle w:val="a8"/>
              <w:rPr>
                <w:vertAlign w:val="superscript"/>
              </w:rPr>
            </w:pPr>
            <w:r w:rsidRPr="002C655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2C6554" w:rsidRPr="002C6554" w:rsidRDefault="002C655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C6554" w:rsidRPr="002C6554" w:rsidRDefault="002C6554" w:rsidP="004E51DC">
            <w:pPr>
              <w:pStyle w:val="a8"/>
              <w:rPr>
                <w:vertAlign w:val="superscript"/>
              </w:rPr>
            </w:pPr>
            <w:r w:rsidRPr="002C655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C6554" w:rsidRPr="002C6554" w:rsidRDefault="002C655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C6554" w:rsidRPr="002C6554" w:rsidRDefault="002C6554" w:rsidP="004E51DC">
            <w:pPr>
              <w:pStyle w:val="a8"/>
              <w:rPr>
                <w:vertAlign w:val="superscript"/>
              </w:rPr>
            </w:pPr>
            <w:r w:rsidRPr="002C655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C6554" w:rsidRPr="002C6554" w:rsidRDefault="002C655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2C6554" w:rsidRPr="002C6554" w:rsidRDefault="002C6554" w:rsidP="004E51DC">
            <w:pPr>
              <w:pStyle w:val="a8"/>
              <w:rPr>
                <w:vertAlign w:val="superscript"/>
              </w:rPr>
            </w:pPr>
            <w:r w:rsidRPr="002C6554">
              <w:rPr>
                <w:vertAlign w:val="superscript"/>
              </w:rPr>
              <w:t>(дата)</w:t>
            </w:r>
          </w:p>
        </w:tc>
      </w:tr>
      <w:tr w:rsidR="002C6554" w:rsidRPr="002C6554" w:rsidTr="002C655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6554" w:rsidRPr="002C6554" w:rsidRDefault="002C6554" w:rsidP="004E51DC">
            <w:pPr>
              <w:pStyle w:val="a8"/>
            </w:pPr>
            <w:r>
              <w:t xml:space="preserve">Начальник отдела кадров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C6554" w:rsidRPr="002C6554" w:rsidRDefault="002C6554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6554" w:rsidRPr="002C6554" w:rsidRDefault="002C6554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C6554" w:rsidRPr="002C6554" w:rsidRDefault="002C6554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6554" w:rsidRPr="002C6554" w:rsidRDefault="002C6554" w:rsidP="004E51DC">
            <w:pPr>
              <w:pStyle w:val="a8"/>
            </w:pPr>
            <w:r>
              <w:t xml:space="preserve"> Л.А. Сухушина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C6554" w:rsidRPr="002C6554" w:rsidRDefault="002C6554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6554" w:rsidRPr="002C6554" w:rsidRDefault="002C6554" w:rsidP="004E51DC">
            <w:pPr>
              <w:pStyle w:val="a8"/>
            </w:pPr>
          </w:p>
        </w:tc>
      </w:tr>
      <w:tr w:rsidR="002C6554" w:rsidRPr="002C6554" w:rsidTr="002C655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2C6554" w:rsidRPr="002C6554" w:rsidRDefault="002C6554" w:rsidP="004E51DC">
            <w:pPr>
              <w:pStyle w:val="a8"/>
              <w:rPr>
                <w:vertAlign w:val="superscript"/>
              </w:rPr>
            </w:pPr>
            <w:r w:rsidRPr="002C655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2C6554" w:rsidRPr="002C6554" w:rsidRDefault="002C655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C6554" w:rsidRPr="002C6554" w:rsidRDefault="002C6554" w:rsidP="004E51DC">
            <w:pPr>
              <w:pStyle w:val="a8"/>
              <w:rPr>
                <w:vertAlign w:val="superscript"/>
              </w:rPr>
            </w:pPr>
            <w:r w:rsidRPr="002C655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C6554" w:rsidRPr="002C6554" w:rsidRDefault="002C655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C6554" w:rsidRPr="002C6554" w:rsidRDefault="002C6554" w:rsidP="004E51DC">
            <w:pPr>
              <w:pStyle w:val="a8"/>
              <w:rPr>
                <w:vertAlign w:val="superscript"/>
              </w:rPr>
            </w:pPr>
            <w:r w:rsidRPr="002C655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C6554" w:rsidRPr="002C6554" w:rsidRDefault="002C655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2C6554" w:rsidRPr="002C6554" w:rsidRDefault="002C6554" w:rsidP="004E51DC">
            <w:pPr>
              <w:pStyle w:val="a8"/>
              <w:rPr>
                <w:vertAlign w:val="superscript"/>
              </w:rPr>
            </w:pPr>
            <w:r w:rsidRPr="002C6554">
              <w:rPr>
                <w:vertAlign w:val="superscript"/>
              </w:rPr>
              <w:t>(дата)</w:t>
            </w:r>
          </w:p>
        </w:tc>
      </w:tr>
      <w:tr w:rsidR="002C6554" w:rsidRPr="002C6554" w:rsidTr="002C655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6554" w:rsidRPr="002C6554" w:rsidRDefault="002C6554" w:rsidP="004E51DC">
            <w:pPr>
              <w:pStyle w:val="a8"/>
            </w:pPr>
            <w:r>
              <w:t xml:space="preserve">Заведующая столовой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C6554" w:rsidRPr="002C6554" w:rsidRDefault="002C6554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6554" w:rsidRPr="002C6554" w:rsidRDefault="002C6554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C6554" w:rsidRPr="002C6554" w:rsidRDefault="002C6554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6554" w:rsidRPr="002C6554" w:rsidRDefault="002C6554" w:rsidP="004E51DC">
            <w:pPr>
              <w:pStyle w:val="a8"/>
            </w:pPr>
            <w:r>
              <w:t>Л.В. Павлючкова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C6554" w:rsidRPr="002C6554" w:rsidRDefault="002C6554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6554" w:rsidRPr="002C6554" w:rsidRDefault="002C6554" w:rsidP="004E51DC">
            <w:pPr>
              <w:pStyle w:val="a8"/>
            </w:pPr>
          </w:p>
        </w:tc>
      </w:tr>
      <w:tr w:rsidR="002C6554" w:rsidRPr="002C6554" w:rsidTr="002C655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2C6554" w:rsidRPr="002C6554" w:rsidRDefault="002C6554" w:rsidP="004E51DC">
            <w:pPr>
              <w:pStyle w:val="a8"/>
              <w:rPr>
                <w:vertAlign w:val="superscript"/>
              </w:rPr>
            </w:pPr>
            <w:r w:rsidRPr="002C655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2C6554" w:rsidRPr="002C6554" w:rsidRDefault="002C655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C6554" w:rsidRPr="002C6554" w:rsidRDefault="002C6554" w:rsidP="004E51DC">
            <w:pPr>
              <w:pStyle w:val="a8"/>
              <w:rPr>
                <w:vertAlign w:val="superscript"/>
              </w:rPr>
            </w:pPr>
            <w:r w:rsidRPr="002C655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C6554" w:rsidRPr="002C6554" w:rsidRDefault="002C655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C6554" w:rsidRPr="002C6554" w:rsidRDefault="002C6554" w:rsidP="004E51DC">
            <w:pPr>
              <w:pStyle w:val="a8"/>
              <w:rPr>
                <w:vertAlign w:val="superscript"/>
              </w:rPr>
            </w:pPr>
            <w:r w:rsidRPr="002C655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C6554" w:rsidRPr="002C6554" w:rsidRDefault="002C655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2C6554" w:rsidRPr="002C6554" w:rsidRDefault="002C6554" w:rsidP="004E51DC">
            <w:pPr>
              <w:pStyle w:val="a8"/>
              <w:rPr>
                <w:vertAlign w:val="superscript"/>
              </w:rPr>
            </w:pPr>
            <w:r w:rsidRPr="002C6554">
              <w:rPr>
                <w:vertAlign w:val="superscript"/>
              </w:rPr>
              <w:t>(дата)</w:t>
            </w:r>
          </w:p>
        </w:tc>
      </w:tr>
      <w:tr w:rsidR="002C6554" w:rsidRPr="002C6554" w:rsidTr="002C655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6554" w:rsidRPr="002C6554" w:rsidRDefault="002C6554" w:rsidP="004E51DC">
            <w:pPr>
              <w:pStyle w:val="a8"/>
            </w:pPr>
            <w:r>
              <w:t xml:space="preserve">Председатель совета колледжа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C6554" w:rsidRPr="002C6554" w:rsidRDefault="002C6554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6554" w:rsidRPr="002C6554" w:rsidRDefault="002C6554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C6554" w:rsidRPr="002C6554" w:rsidRDefault="002C6554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6554" w:rsidRPr="002C6554" w:rsidRDefault="002C6554" w:rsidP="004E51DC">
            <w:pPr>
              <w:pStyle w:val="a8"/>
            </w:pPr>
            <w:r>
              <w:t>М.Б. Булышева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C6554" w:rsidRPr="002C6554" w:rsidRDefault="002C6554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6554" w:rsidRPr="002C6554" w:rsidRDefault="002C6554" w:rsidP="004E51DC">
            <w:pPr>
              <w:pStyle w:val="a8"/>
            </w:pPr>
          </w:p>
        </w:tc>
      </w:tr>
      <w:tr w:rsidR="002C6554" w:rsidRPr="002C6554" w:rsidTr="002C655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2C6554" w:rsidRPr="002C6554" w:rsidRDefault="002C6554" w:rsidP="004E51DC">
            <w:pPr>
              <w:pStyle w:val="a8"/>
              <w:rPr>
                <w:vertAlign w:val="superscript"/>
              </w:rPr>
            </w:pPr>
            <w:r w:rsidRPr="002C655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2C6554" w:rsidRPr="002C6554" w:rsidRDefault="002C655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C6554" w:rsidRPr="002C6554" w:rsidRDefault="002C6554" w:rsidP="004E51DC">
            <w:pPr>
              <w:pStyle w:val="a8"/>
              <w:rPr>
                <w:vertAlign w:val="superscript"/>
              </w:rPr>
            </w:pPr>
            <w:r w:rsidRPr="002C655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C6554" w:rsidRPr="002C6554" w:rsidRDefault="002C655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C6554" w:rsidRPr="002C6554" w:rsidRDefault="002C6554" w:rsidP="004E51DC">
            <w:pPr>
              <w:pStyle w:val="a8"/>
              <w:rPr>
                <w:vertAlign w:val="superscript"/>
              </w:rPr>
            </w:pPr>
            <w:r w:rsidRPr="002C655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C6554" w:rsidRPr="002C6554" w:rsidRDefault="002C655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2C6554" w:rsidRPr="002C6554" w:rsidRDefault="002C6554" w:rsidP="004E51DC">
            <w:pPr>
              <w:pStyle w:val="a8"/>
              <w:rPr>
                <w:vertAlign w:val="superscript"/>
              </w:rPr>
            </w:pPr>
            <w:r w:rsidRPr="002C6554">
              <w:rPr>
                <w:vertAlign w:val="superscript"/>
              </w:rPr>
              <w:t>(дата)</w:t>
            </w:r>
          </w:p>
        </w:tc>
      </w:tr>
    </w:tbl>
    <w:p w:rsidR="003C5C39" w:rsidRPr="00D15B1E" w:rsidRDefault="003C5C39" w:rsidP="003C5C39"/>
    <w:p w:rsidR="003C5C39" w:rsidRDefault="005F6B08" w:rsidP="003C5C39">
      <w:r w:rsidRPr="00D15B1E">
        <w:t>Эксперт(-ы) организации, проводившей специальную оценку условий труда</w:t>
      </w:r>
      <w:r w:rsidR="003C5C39" w:rsidRPr="00D15B1E">
        <w:t>:</w:t>
      </w:r>
    </w:p>
    <w:p w:rsidR="00D15B1E" w:rsidRPr="00D15B1E" w:rsidRDefault="00D15B1E" w:rsidP="003C5C39"/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F8598E" w:rsidTr="00F8598E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F8598E" w:rsidP="003C5C39">
            <w:pPr>
              <w:pStyle w:val="a8"/>
            </w:pPr>
            <w:r w:rsidRPr="00F8598E">
              <w:t>5481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F8598E" w:rsidP="003C5C39">
            <w:pPr>
              <w:pStyle w:val="a8"/>
            </w:pPr>
            <w:r w:rsidRPr="00F8598E">
              <w:t>Евтушенко Александра Игоревна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EC0B23" w:rsidP="003C5C39">
            <w:pPr>
              <w:pStyle w:val="a8"/>
            </w:pPr>
            <w:r>
              <w:t>18.02.2022</w:t>
            </w:r>
          </w:p>
        </w:tc>
      </w:tr>
      <w:tr w:rsidR="00EF07A3" w:rsidRPr="00F8598E" w:rsidTr="00F8598E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3C5C39">
            <w:pPr>
              <w:pStyle w:val="a8"/>
              <w:rPr>
                <w:b/>
                <w:vertAlign w:val="superscript"/>
              </w:rPr>
            </w:pPr>
            <w:r w:rsidRPr="00F8598E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EF07A3" w:rsidRPr="00F8598E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EF07A3">
            <w:pPr>
              <w:pStyle w:val="a8"/>
              <w:rPr>
                <w:b/>
                <w:vertAlign w:val="superscript"/>
              </w:rPr>
            </w:pPr>
            <w:r w:rsidRPr="00F8598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F07A3" w:rsidRPr="00F8598E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EF07A3">
            <w:pPr>
              <w:pStyle w:val="a8"/>
              <w:rPr>
                <w:b/>
                <w:vertAlign w:val="superscript"/>
              </w:rPr>
            </w:pPr>
            <w:r w:rsidRPr="00F8598E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EF07A3" w:rsidRPr="00F8598E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(дата)</w:t>
            </w:r>
          </w:p>
        </w:tc>
      </w:tr>
      <w:tr w:rsidR="00F8598E" w:rsidRPr="00F8598E" w:rsidTr="00F8598E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</w:pPr>
            <w:r w:rsidRPr="00F8598E">
              <w:t>1011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  <w:rPr>
                <w:b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F8598E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  <w:rPr>
                <w:b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F8598E" w:rsidP="00EF07A3">
            <w:pPr>
              <w:pStyle w:val="a8"/>
            </w:pPr>
            <w:r w:rsidRPr="00F8598E">
              <w:t>Андреев Андрей Викторович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  <w:rPr>
                <w:b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EC0B23" w:rsidP="00EF07A3">
            <w:pPr>
              <w:pStyle w:val="a8"/>
            </w:pPr>
            <w:r>
              <w:t>18.02.2022</w:t>
            </w:r>
          </w:p>
        </w:tc>
      </w:tr>
      <w:tr w:rsidR="00F8598E" w:rsidRPr="00F8598E" w:rsidTr="00F8598E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(дата)</w:t>
            </w:r>
          </w:p>
        </w:tc>
      </w:tr>
    </w:tbl>
    <w:p w:rsidR="007462E1" w:rsidRPr="00D15B1E" w:rsidRDefault="007462E1" w:rsidP="007462E1"/>
    <w:p w:rsidR="003C5C39" w:rsidRDefault="003C5C39" w:rsidP="007462E1">
      <w:r w:rsidRPr="00D15B1E">
        <w:t xml:space="preserve">С результатами </w:t>
      </w:r>
      <w:r w:rsidR="005F6B08" w:rsidRPr="00D15B1E">
        <w:t xml:space="preserve">специальной </w:t>
      </w:r>
      <w:r w:rsidRPr="00D15B1E">
        <w:t>оценки условий труда ознакомлен(ы)</w:t>
      </w:r>
    </w:p>
    <w:p w:rsidR="00D15B1E" w:rsidRPr="00D15B1E" w:rsidRDefault="00D15B1E" w:rsidP="007462E1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D15B1E" w:rsidTr="002C655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EF07A3" w:rsidRPr="00D15B1E" w:rsidTr="002C655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D15B1E" w:rsidRDefault="002C6554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2C6554" w:rsidRPr="002C6554" w:rsidTr="002C655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6554" w:rsidRPr="002C6554" w:rsidRDefault="002C6554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C6554" w:rsidRPr="002C6554" w:rsidRDefault="002C6554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6554" w:rsidRPr="002C6554" w:rsidRDefault="002C6554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C6554" w:rsidRPr="002C6554" w:rsidRDefault="002C6554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6554" w:rsidRPr="002C6554" w:rsidRDefault="002C6554" w:rsidP="004E51DC">
            <w:pPr>
              <w:pStyle w:val="a8"/>
            </w:pPr>
          </w:p>
        </w:tc>
      </w:tr>
      <w:tr w:rsidR="002C6554" w:rsidRPr="002C6554" w:rsidTr="002C655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2C6554" w:rsidRPr="002C6554" w:rsidRDefault="002C6554" w:rsidP="004E51DC">
            <w:pPr>
              <w:pStyle w:val="a8"/>
              <w:rPr>
                <w:vertAlign w:val="superscript"/>
              </w:rPr>
            </w:pPr>
            <w:r w:rsidRPr="002C655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2C6554" w:rsidRPr="002C6554" w:rsidRDefault="002C655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2C6554" w:rsidRPr="002C6554" w:rsidRDefault="002C6554" w:rsidP="00EF07A3">
            <w:pPr>
              <w:pStyle w:val="a8"/>
              <w:rPr>
                <w:vertAlign w:val="superscript"/>
              </w:rPr>
            </w:pPr>
            <w:r w:rsidRPr="002C6554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2C6554" w:rsidRPr="002C6554" w:rsidRDefault="002C655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2C6554" w:rsidRPr="002C6554" w:rsidRDefault="002C6554" w:rsidP="004E51DC">
            <w:pPr>
              <w:pStyle w:val="a8"/>
              <w:rPr>
                <w:vertAlign w:val="superscript"/>
              </w:rPr>
            </w:pPr>
            <w:r w:rsidRPr="002C6554">
              <w:rPr>
                <w:vertAlign w:val="superscript"/>
              </w:rPr>
              <w:t>(дата)</w:t>
            </w:r>
          </w:p>
        </w:tc>
      </w:tr>
      <w:tr w:rsidR="002C6554" w:rsidRPr="002C6554" w:rsidTr="002C655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6554" w:rsidRPr="002C6554" w:rsidRDefault="002C6554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C6554" w:rsidRPr="002C6554" w:rsidRDefault="002C6554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6554" w:rsidRPr="002C6554" w:rsidRDefault="002C6554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C6554" w:rsidRPr="002C6554" w:rsidRDefault="002C6554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6554" w:rsidRPr="002C6554" w:rsidRDefault="002C6554" w:rsidP="004E51DC">
            <w:pPr>
              <w:pStyle w:val="a8"/>
            </w:pPr>
          </w:p>
        </w:tc>
      </w:tr>
      <w:tr w:rsidR="002C6554" w:rsidRPr="002C6554" w:rsidTr="002C655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2C6554" w:rsidRPr="002C6554" w:rsidRDefault="002C6554" w:rsidP="004E51DC">
            <w:pPr>
              <w:pStyle w:val="a8"/>
              <w:rPr>
                <w:vertAlign w:val="superscript"/>
              </w:rPr>
            </w:pPr>
            <w:r w:rsidRPr="002C655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2C6554" w:rsidRPr="002C6554" w:rsidRDefault="002C655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2C6554" w:rsidRPr="002C6554" w:rsidRDefault="002C6554" w:rsidP="00EF07A3">
            <w:pPr>
              <w:pStyle w:val="a8"/>
              <w:rPr>
                <w:vertAlign w:val="superscript"/>
              </w:rPr>
            </w:pPr>
            <w:r w:rsidRPr="002C6554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2C6554" w:rsidRPr="002C6554" w:rsidRDefault="002C655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2C6554" w:rsidRPr="002C6554" w:rsidRDefault="002C6554" w:rsidP="004E51DC">
            <w:pPr>
              <w:pStyle w:val="a8"/>
              <w:rPr>
                <w:vertAlign w:val="superscript"/>
              </w:rPr>
            </w:pPr>
            <w:r w:rsidRPr="002C6554">
              <w:rPr>
                <w:vertAlign w:val="superscript"/>
              </w:rPr>
              <w:t>(дата)</w:t>
            </w:r>
          </w:p>
        </w:tc>
      </w:tr>
      <w:tr w:rsidR="002C6554" w:rsidRPr="002C6554" w:rsidTr="002C655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6554" w:rsidRPr="002C6554" w:rsidRDefault="002C6554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C6554" w:rsidRPr="002C6554" w:rsidRDefault="002C6554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6554" w:rsidRPr="002C6554" w:rsidRDefault="002C6554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C6554" w:rsidRPr="002C6554" w:rsidRDefault="002C6554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6554" w:rsidRPr="002C6554" w:rsidRDefault="002C6554" w:rsidP="004E51DC">
            <w:pPr>
              <w:pStyle w:val="a8"/>
            </w:pPr>
          </w:p>
        </w:tc>
      </w:tr>
      <w:tr w:rsidR="002C6554" w:rsidRPr="002C6554" w:rsidTr="002C655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2C6554" w:rsidRPr="002C6554" w:rsidRDefault="002C6554" w:rsidP="004E51DC">
            <w:pPr>
              <w:pStyle w:val="a8"/>
              <w:rPr>
                <w:vertAlign w:val="superscript"/>
              </w:rPr>
            </w:pPr>
            <w:r w:rsidRPr="002C655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2C6554" w:rsidRPr="002C6554" w:rsidRDefault="002C655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2C6554" w:rsidRPr="002C6554" w:rsidRDefault="002C6554" w:rsidP="00EF07A3">
            <w:pPr>
              <w:pStyle w:val="a8"/>
              <w:rPr>
                <w:vertAlign w:val="superscript"/>
              </w:rPr>
            </w:pPr>
            <w:r w:rsidRPr="002C6554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2C6554" w:rsidRPr="002C6554" w:rsidRDefault="002C655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2C6554" w:rsidRPr="002C6554" w:rsidRDefault="002C6554" w:rsidP="004E51DC">
            <w:pPr>
              <w:pStyle w:val="a8"/>
              <w:rPr>
                <w:vertAlign w:val="superscript"/>
              </w:rPr>
            </w:pPr>
            <w:r w:rsidRPr="002C6554">
              <w:rPr>
                <w:vertAlign w:val="superscript"/>
              </w:rPr>
              <w:t>(дата)</w:t>
            </w:r>
          </w:p>
        </w:tc>
      </w:tr>
      <w:tr w:rsidR="002C6554" w:rsidRPr="002C6554" w:rsidTr="002C655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6554" w:rsidRPr="002C6554" w:rsidRDefault="002C6554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C6554" w:rsidRPr="002C6554" w:rsidRDefault="002C6554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6554" w:rsidRPr="002C6554" w:rsidRDefault="002C6554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C6554" w:rsidRPr="002C6554" w:rsidRDefault="002C6554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6554" w:rsidRPr="002C6554" w:rsidRDefault="002C6554" w:rsidP="004E51DC">
            <w:pPr>
              <w:pStyle w:val="a8"/>
            </w:pPr>
          </w:p>
        </w:tc>
      </w:tr>
      <w:tr w:rsidR="002C6554" w:rsidRPr="002C6554" w:rsidTr="002C655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2C6554" w:rsidRPr="002C6554" w:rsidRDefault="002C6554" w:rsidP="004E51DC">
            <w:pPr>
              <w:pStyle w:val="a8"/>
              <w:rPr>
                <w:vertAlign w:val="superscript"/>
              </w:rPr>
            </w:pPr>
            <w:r w:rsidRPr="002C655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2C6554" w:rsidRPr="002C6554" w:rsidRDefault="002C655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2C6554" w:rsidRPr="002C6554" w:rsidRDefault="002C6554" w:rsidP="00EF07A3">
            <w:pPr>
              <w:pStyle w:val="a8"/>
              <w:rPr>
                <w:vertAlign w:val="superscript"/>
              </w:rPr>
            </w:pPr>
            <w:r w:rsidRPr="002C6554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2C6554" w:rsidRPr="002C6554" w:rsidRDefault="002C655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2C6554" w:rsidRPr="002C6554" w:rsidRDefault="002C6554" w:rsidP="004E51DC">
            <w:pPr>
              <w:pStyle w:val="a8"/>
              <w:rPr>
                <w:vertAlign w:val="superscript"/>
              </w:rPr>
            </w:pPr>
            <w:r w:rsidRPr="002C6554">
              <w:rPr>
                <w:vertAlign w:val="superscript"/>
              </w:rPr>
              <w:t>(дата)</w:t>
            </w:r>
          </w:p>
        </w:tc>
      </w:tr>
      <w:tr w:rsidR="002C6554" w:rsidRPr="002C6554" w:rsidTr="002C655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6554" w:rsidRPr="002C6554" w:rsidRDefault="002C6554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C6554" w:rsidRPr="002C6554" w:rsidRDefault="002C6554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6554" w:rsidRPr="002C6554" w:rsidRDefault="002C6554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C6554" w:rsidRPr="002C6554" w:rsidRDefault="002C6554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6554" w:rsidRPr="002C6554" w:rsidRDefault="002C6554" w:rsidP="004E51DC">
            <w:pPr>
              <w:pStyle w:val="a8"/>
            </w:pPr>
          </w:p>
        </w:tc>
      </w:tr>
      <w:tr w:rsidR="002C6554" w:rsidRPr="002C6554" w:rsidTr="002C655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2C6554" w:rsidRPr="002C6554" w:rsidRDefault="002C6554" w:rsidP="004E51DC">
            <w:pPr>
              <w:pStyle w:val="a8"/>
              <w:rPr>
                <w:vertAlign w:val="superscript"/>
              </w:rPr>
            </w:pPr>
            <w:r w:rsidRPr="002C655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2C6554" w:rsidRPr="002C6554" w:rsidRDefault="002C655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2C6554" w:rsidRPr="002C6554" w:rsidRDefault="002C6554" w:rsidP="00EF07A3">
            <w:pPr>
              <w:pStyle w:val="a8"/>
              <w:rPr>
                <w:vertAlign w:val="superscript"/>
              </w:rPr>
            </w:pPr>
            <w:r w:rsidRPr="002C6554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2C6554" w:rsidRPr="002C6554" w:rsidRDefault="002C655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2C6554" w:rsidRPr="002C6554" w:rsidRDefault="002C6554" w:rsidP="004E51DC">
            <w:pPr>
              <w:pStyle w:val="a8"/>
              <w:rPr>
                <w:vertAlign w:val="superscript"/>
              </w:rPr>
            </w:pPr>
            <w:r w:rsidRPr="002C6554">
              <w:rPr>
                <w:vertAlign w:val="superscript"/>
              </w:rPr>
              <w:t>(дата)</w:t>
            </w:r>
          </w:p>
        </w:tc>
      </w:tr>
      <w:tr w:rsidR="002C6554" w:rsidRPr="002C6554" w:rsidTr="002C655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6554" w:rsidRPr="002C6554" w:rsidRDefault="002C6554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C6554" w:rsidRPr="002C6554" w:rsidRDefault="002C6554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6554" w:rsidRPr="002C6554" w:rsidRDefault="002C6554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C6554" w:rsidRPr="002C6554" w:rsidRDefault="002C6554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6554" w:rsidRPr="002C6554" w:rsidRDefault="002C6554" w:rsidP="004E51DC">
            <w:pPr>
              <w:pStyle w:val="a8"/>
            </w:pPr>
          </w:p>
        </w:tc>
      </w:tr>
      <w:tr w:rsidR="002C6554" w:rsidRPr="002C6554" w:rsidTr="002C655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2C6554" w:rsidRPr="002C6554" w:rsidRDefault="002C6554" w:rsidP="004E51DC">
            <w:pPr>
              <w:pStyle w:val="a8"/>
              <w:rPr>
                <w:vertAlign w:val="superscript"/>
              </w:rPr>
            </w:pPr>
            <w:r w:rsidRPr="002C655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2C6554" w:rsidRPr="002C6554" w:rsidRDefault="002C655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2C6554" w:rsidRPr="002C6554" w:rsidRDefault="002C6554" w:rsidP="00EF07A3">
            <w:pPr>
              <w:pStyle w:val="a8"/>
              <w:rPr>
                <w:vertAlign w:val="superscript"/>
              </w:rPr>
            </w:pPr>
            <w:r w:rsidRPr="002C6554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2C6554" w:rsidRPr="002C6554" w:rsidRDefault="002C655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2C6554" w:rsidRPr="002C6554" w:rsidRDefault="002C6554" w:rsidP="004E51DC">
            <w:pPr>
              <w:pStyle w:val="a8"/>
              <w:rPr>
                <w:vertAlign w:val="superscript"/>
              </w:rPr>
            </w:pPr>
            <w:r w:rsidRPr="002C6554">
              <w:rPr>
                <w:vertAlign w:val="superscript"/>
              </w:rPr>
              <w:t>(дата)</w:t>
            </w:r>
          </w:p>
        </w:tc>
      </w:tr>
      <w:tr w:rsidR="002C6554" w:rsidRPr="002C6554" w:rsidTr="002C655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6554" w:rsidRPr="002C6554" w:rsidRDefault="002C6554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C6554" w:rsidRPr="002C6554" w:rsidRDefault="002C6554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6554" w:rsidRPr="002C6554" w:rsidRDefault="002C6554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C6554" w:rsidRPr="002C6554" w:rsidRDefault="002C6554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6554" w:rsidRPr="002C6554" w:rsidRDefault="002C6554" w:rsidP="004E51DC">
            <w:pPr>
              <w:pStyle w:val="a8"/>
            </w:pPr>
          </w:p>
        </w:tc>
      </w:tr>
      <w:tr w:rsidR="002C6554" w:rsidRPr="002C6554" w:rsidTr="002C655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2C6554" w:rsidRPr="002C6554" w:rsidRDefault="002C6554" w:rsidP="004E51DC">
            <w:pPr>
              <w:pStyle w:val="a8"/>
              <w:rPr>
                <w:vertAlign w:val="superscript"/>
              </w:rPr>
            </w:pPr>
            <w:r w:rsidRPr="002C655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2C6554" w:rsidRPr="002C6554" w:rsidRDefault="002C655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2C6554" w:rsidRPr="002C6554" w:rsidRDefault="002C6554" w:rsidP="00EF07A3">
            <w:pPr>
              <w:pStyle w:val="a8"/>
              <w:rPr>
                <w:vertAlign w:val="superscript"/>
              </w:rPr>
            </w:pPr>
            <w:r w:rsidRPr="002C6554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2C6554" w:rsidRPr="002C6554" w:rsidRDefault="002C655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2C6554" w:rsidRPr="002C6554" w:rsidRDefault="002C6554" w:rsidP="004E51DC">
            <w:pPr>
              <w:pStyle w:val="a8"/>
              <w:rPr>
                <w:vertAlign w:val="superscript"/>
              </w:rPr>
            </w:pPr>
            <w:r w:rsidRPr="002C6554">
              <w:rPr>
                <w:vertAlign w:val="superscript"/>
              </w:rPr>
              <w:t>(дата)</w:t>
            </w:r>
          </w:p>
        </w:tc>
      </w:tr>
    </w:tbl>
    <w:p w:rsidR="007D1852" w:rsidRPr="00D15B1E" w:rsidRDefault="007D1852" w:rsidP="003C5C39"/>
    <w:sectPr w:rsidR="007D1852" w:rsidRPr="00D15B1E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490" w:rsidRDefault="007E5490" w:rsidP="0076042D">
      <w:pPr>
        <w:pStyle w:val="a9"/>
      </w:pPr>
      <w:r>
        <w:separator/>
      </w:r>
    </w:p>
  </w:endnote>
  <w:endnote w:type="continuationSeparator" w:id="0">
    <w:p w:rsidR="007E5490" w:rsidRDefault="007E5490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BA30DE">
      <w:tc>
        <w:tcPr>
          <w:tcW w:w="4428" w:type="dxa"/>
          <w:shd w:val="clear" w:color="auto" w:fill="auto"/>
        </w:tcPr>
        <w:p w:rsidR="00481C22" w:rsidRPr="00BA30DE" w:rsidRDefault="002C655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84/2307-21</w:t>
          </w:r>
        </w:p>
      </w:tc>
      <w:tc>
        <w:tcPr>
          <w:tcW w:w="720" w:type="dxa"/>
          <w:shd w:val="clear" w:color="auto" w:fill="auto"/>
        </w:tcPr>
        <w:p w:rsidR="00481C22" w:rsidRPr="00BA30DE" w:rsidRDefault="00481C22" w:rsidP="00BA30DE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BA30DE" w:rsidRDefault="00481C22" w:rsidP="00BA30DE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A30DE">
            <w:rPr>
              <w:rStyle w:val="ad"/>
              <w:sz w:val="20"/>
              <w:szCs w:val="20"/>
            </w:rPr>
            <w:t xml:space="preserve">Стр.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PAGE 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EC0B23">
            <w:rPr>
              <w:rStyle w:val="ad"/>
              <w:noProof/>
              <w:sz w:val="20"/>
              <w:szCs w:val="20"/>
            </w:rPr>
            <w:t>1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из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 </w:instrText>
          </w:r>
          <w:r w:rsidRPr="00BA30DE">
            <w:rPr>
              <w:rStyle w:val="ad"/>
              <w:sz w:val="20"/>
              <w:szCs w:val="20"/>
              <w:lang w:val="en-US"/>
            </w:rPr>
            <w:instrText>SECTION</w:instrText>
          </w:r>
          <w:r w:rsidRPr="00BA30DE">
            <w:rPr>
              <w:rStyle w:val="ad"/>
              <w:sz w:val="20"/>
              <w:szCs w:val="20"/>
            </w:rPr>
            <w:instrText xml:space="preserve">PAGES   \* MERGEFORMAT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EC0B23" w:rsidRPr="00EC0B23">
            <w:rPr>
              <w:rStyle w:val="ad"/>
              <w:noProof/>
              <w:sz w:val="20"/>
            </w:rPr>
            <w:t>3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490" w:rsidRDefault="007E5490" w:rsidP="0076042D">
      <w:pPr>
        <w:pStyle w:val="a9"/>
      </w:pPr>
      <w:r>
        <w:separator/>
      </w:r>
    </w:p>
  </w:footnote>
  <w:footnote w:type="continuationSeparator" w:id="0">
    <w:p w:rsidR="007E5490" w:rsidRDefault="007E549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650991, РОССИЯ, Кемеровская область-Кузбасс, город Кемерово, улица Мичурина, дом 13, офис 3Б_x000d__x000a_Испытательная лаборатория:  650991, РОССИЯ, Кемеровская область-Кузбасс, г. Кемерово, ул. Мичурина, дом 13, офис 108, 119; Телефон 8 (3842) 90-00-58, lab42@atonot.ru"/>
    <w:docVar w:name="att_org_name" w:val="Общество с ограниченной ответственностью &quot;Атон-Кузбасс&quot; "/>
    <w:docVar w:name="att_org_reg_date" w:val="25.12.2015"/>
    <w:docVar w:name="att_org_reg_num" w:val="186"/>
    <w:docVar w:name="att_zakl" w:val="- заключение;"/>
    <w:docVar w:name="boss_fio" w:val="Шмаков Павел Викторович"/>
    <w:docVar w:name="boss_fio2" w:val="Фамилия И.О."/>
    <w:docVar w:name="boss_state" w:val="Должность руководителя"/>
    <w:docVar w:name="ceh_info" w:val=" Учебно-вспомогательный персонал"/>
    <w:docVar w:name="chek_unc_results" w:val="   "/>
    <w:docVar w:name="chk_prikaz_29n" w:val="1"/>
    <w:docVar w:name="class" w:val=" не определен "/>
    <w:docVar w:name="close_doc_flag" w:val="0"/>
    <w:docVar w:name="co_classes" w:val="   "/>
    <w:docVar w:name="codeok" w:val=" 12156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op_info" w:val="   "/>
    <w:docVar w:name="dop_src" w:val="- отсутствуют;"/>
    <w:docVar w:name="etks_info" w:val="   Единый тарифно-квалификационный справочник работ и профессий рабочих. Выпуск 46. Раздел &quot;Швейное производство&quot; (утв. постановлением Минтруда РФ от 3 июля 2002 г. N 47)"/>
    <w:docVar w:name="fac_name" w:val="Карта АРМ"/>
    <w:docVar w:name="fac_name2" w:val="Карта"/>
    <w:docVar w:name="facid" w:val="20"/>
    <w:docVar w:name="fact_adr" w:val="   "/>
    <w:docVar w:name="fill_date" w:val="18.02.2022"/>
    <w:docVar w:name="footer_num" w:val="Карта СОУТ № 84/2307-21"/>
    <w:docVar w:name="gig_kut" w:val="2"/>
    <w:docVar w:name="hlp" w:val="3"/>
    <w:docVar w:name="izm_date" w:val="    "/>
    <w:docVar w:name="izm_metod" w:val="    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  "/>
    <w:docVar w:name="measures2" w:val="   "/>
    <w:docVar w:name="N_dog" w:val=" "/>
    <w:docVar w:name="N_prikaz" w:val=" "/>
    <w:docVar w:name="num_doc" w:val="   "/>
    <w:docVar w:name="number" w:val=" 84/2307-21 "/>
    <w:docVar w:name="oborud" w:val=" Швейное оборудование, утюг "/>
    <w:docVar w:name="org_code" w:val="   "/>
    <w:docVar w:name="org_id" w:val="606"/>
    <w:docVar w:name="org_member_fio" w:val="   "/>
    <w:docVar w:name="org_member_state" w:val="   "/>
    <w:docVar w:name="pers_guids" w:val="524A2F7E7D884BDFAA347B0ACF53D6DA@~A06F7F0CC32146B5BF72FA2AE78CA1FA@080-361-954 56"/>
    <w:docVar w:name="pers_snils" w:val="524A2F7E7D884BDFAA347B0ACF53D6DA@~A06F7F0CC32146B5BF72FA2AE78CA1FA@080-361-954 56"/>
    <w:docVar w:name="pred_dolg" w:val="Директор"/>
    <w:docVar w:name="pred_fio" w:val="С.А. Решетка"/>
    <w:docVar w:name="prikaz998n" w:val="25"/>
    <w:docVar w:name="query_date" w:val="   "/>
    <w:docVar w:name="rab_fio" w:val="   "/>
    <w:docVar w:name="raschet" w:val="   "/>
    <w:docVar w:name="rbtd_adr1" w:val="   "/>
    <w:docVar w:name="rbtd_adr2" w:val="   "/>
    <w:docVar w:name="rbtd_contacts" w:val="   "/>
    <w:docVar w:name="rbtd_email" w:val="   "/>
    <w:docVar w:name="rbtd_fax" w:val="   "/>
    <w:docVar w:name="rbtd_inn" w:val="   "/>
    <w:docVar w:name="rbtd_kpp" w:val="   "/>
    <w:docVar w:name="rbtd_ogrn" w:val="   "/>
    <w:docVar w:name="rbtd_okato" w:val="   "/>
    <w:docVar w:name="rbtd_okogu" w:val="   "/>
    <w:docVar w:name="rbtd_okpo" w:val="   "/>
    <w:docVar w:name="rbtd_okved" w:val="   "/>
    <w:docVar w:name="rbtd_phone" w:val="   "/>
    <w:docVar w:name="rbtd_sout_id" w:val="   "/>
    <w:docVar w:name="rm_guid" w:val="08BE40860BA54560AD1ACD739E03EAA0"/>
    <w:docVar w:name="rm_id" w:val="6709"/>
    <w:docVar w:name="rm_name" w:val="                                          "/>
    <w:docVar w:name="rm_number" w:val=" 84/2307-21 "/>
    <w:docVar w:name="s_050" w:val="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ate_s070a" w:val="-1"/>
    <w:docVar w:name="state_s070b" w:val="-1"/>
    <w:docVar w:name="state_s070c" w:val="-1"/>
    <w:docVar w:name="struct_info" w:val="    "/>
    <w:docVar w:name="template" w:val="karta_prg_sout.dot"/>
    <w:docVar w:name="test_date" w:val="   "/>
    <w:docVar w:name="timesmena" w:val="480"/>
    <w:docVar w:name="tools" w:val=" Канцелярские принадлежности, расходные материалы "/>
    <w:docVar w:name="trud_measures" w:val="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"/>
    <w:docVar w:name="version" w:val="51"/>
  </w:docVars>
  <w:rsids>
    <w:rsidRoot w:val="007E5490"/>
    <w:rsid w:val="000024F1"/>
    <w:rsid w:val="00017AE9"/>
    <w:rsid w:val="00025683"/>
    <w:rsid w:val="00030192"/>
    <w:rsid w:val="00046815"/>
    <w:rsid w:val="0005566C"/>
    <w:rsid w:val="000860ED"/>
    <w:rsid w:val="000905BE"/>
    <w:rsid w:val="00093DDC"/>
    <w:rsid w:val="000A7A57"/>
    <w:rsid w:val="000D1F5B"/>
    <w:rsid w:val="00110025"/>
    <w:rsid w:val="001332BE"/>
    <w:rsid w:val="001429B1"/>
    <w:rsid w:val="00145419"/>
    <w:rsid w:val="001456F8"/>
    <w:rsid w:val="0015635F"/>
    <w:rsid w:val="00156986"/>
    <w:rsid w:val="001607C8"/>
    <w:rsid w:val="00175CA2"/>
    <w:rsid w:val="00177F3D"/>
    <w:rsid w:val="001F3E9F"/>
    <w:rsid w:val="001F4D8D"/>
    <w:rsid w:val="00232C8F"/>
    <w:rsid w:val="00234932"/>
    <w:rsid w:val="00244615"/>
    <w:rsid w:val="002A0605"/>
    <w:rsid w:val="002C6554"/>
    <w:rsid w:val="002E55C6"/>
    <w:rsid w:val="00305B2F"/>
    <w:rsid w:val="00367816"/>
    <w:rsid w:val="003876C3"/>
    <w:rsid w:val="00392428"/>
    <w:rsid w:val="003B0826"/>
    <w:rsid w:val="003C24DB"/>
    <w:rsid w:val="003C5C39"/>
    <w:rsid w:val="0040104A"/>
    <w:rsid w:val="00402CAC"/>
    <w:rsid w:val="00411125"/>
    <w:rsid w:val="004205DB"/>
    <w:rsid w:val="00444410"/>
    <w:rsid w:val="00481C22"/>
    <w:rsid w:val="00494C94"/>
    <w:rsid w:val="004A47AD"/>
    <w:rsid w:val="004C4DB2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C3DCB"/>
    <w:rsid w:val="005D6DFE"/>
    <w:rsid w:val="005F6B08"/>
    <w:rsid w:val="00632974"/>
    <w:rsid w:val="00635CD3"/>
    <w:rsid w:val="00676220"/>
    <w:rsid w:val="0069682B"/>
    <w:rsid w:val="00696AD2"/>
    <w:rsid w:val="006C28B3"/>
    <w:rsid w:val="007049EB"/>
    <w:rsid w:val="00706872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7E5490"/>
    <w:rsid w:val="00835248"/>
    <w:rsid w:val="00883461"/>
    <w:rsid w:val="008E68DE"/>
    <w:rsid w:val="008E70C1"/>
    <w:rsid w:val="008F3352"/>
    <w:rsid w:val="0090588D"/>
    <w:rsid w:val="00920DB5"/>
    <w:rsid w:val="0092778A"/>
    <w:rsid w:val="00967790"/>
    <w:rsid w:val="0098630F"/>
    <w:rsid w:val="009B024D"/>
    <w:rsid w:val="009B3577"/>
    <w:rsid w:val="009D30DB"/>
    <w:rsid w:val="009F2523"/>
    <w:rsid w:val="00A100AB"/>
    <w:rsid w:val="00A12349"/>
    <w:rsid w:val="00A204F5"/>
    <w:rsid w:val="00A46928"/>
    <w:rsid w:val="00A7346C"/>
    <w:rsid w:val="00A87B75"/>
    <w:rsid w:val="00A91908"/>
    <w:rsid w:val="00AA4551"/>
    <w:rsid w:val="00AA46ED"/>
    <w:rsid w:val="00AA4DCC"/>
    <w:rsid w:val="00AD14A4"/>
    <w:rsid w:val="00AD7C32"/>
    <w:rsid w:val="00AF796F"/>
    <w:rsid w:val="00B00E37"/>
    <w:rsid w:val="00B04F25"/>
    <w:rsid w:val="00BA30DE"/>
    <w:rsid w:val="00BA5029"/>
    <w:rsid w:val="00BC2F3C"/>
    <w:rsid w:val="00BC4FC6"/>
    <w:rsid w:val="00BC7984"/>
    <w:rsid w:val="00C02721"/>
    <w:rsid w:val="00C03F4A"/>
    <w:rsid w:val="00C2076F"/>
    <w:rsid w:val="00C34C89"/>
    <w:rsid w:val="00C51624"/>
    <w:rsid w:val="00CB0141"/>
    <w:rsid w:val="00CE3307"/>
    <w:rsid w:val="00D15B1E"/>
    <w:rsid w:val="00D54969"/>
    <w:rsid w:val="00D76DF8"/>
    <w:rsid w:val="00DB1272"/>
    <w:rsid w:val="00DB5302"/>
    <w:rsid w:val="00DD6B1F"/>
    <w:rsid w:val="00E124F4"/>
    <w:rsid w:val="00E36337"/>
    <w:rsid w:val="00E3784F"/>
    <w:rsid w:val="00E43EDA"/>
    <w:rsid w:val="00EB72AD"/>
    <w:rsid w:val="00EC0B23"/>
    <w:rsid w:val="00EC37A1"/>
    <w:rsid w:val="00EF07A3"/>
    <w:rsid w:val="00EF3DC4"/>
    <w:rsid w:val="00F13F9A"/>
    <w:rsid w:val="00F15977"/>
    <w:rsid w:val="00F31AF6"/>
    <w:rsid w:val="00F42313"/>
    <w:rsid w:val="00F4249F"/>
    <w:rsid w:val="00F60342"/>
    <w:rsid w:val="00F76072"/>
    <w:rsid w:val="00F80CCA"/>
    <w:rsid w:val="00F8598E"/>
    <w:rsid w:val="00FA72EC"/>
    <w:rsid w:val="00FB001B"/>
    <w:rsid w:val="00FB24BF"/>
    <w:rsid w:val="00FD0BA7"/>
    <w:rsid w:val="00FD2BA8"/>
    <w:rsid w:val="00FE21DE"/>
    <w:rsid w:val="00FF3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3</Pages>
  <Words>891</Words>
  <Characters>5083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Евтушенко Александра Игоревна</dc:creator>
  <cp:keywords/>
  <dc:description/>
  <cp:lastModifiedBy>Евтушенко Александра Игоревна</cp:lastModifiedBy>
  <cp:revision>6</cp:revision>
  <dcterms:created xsi:type="dcterms:W3CDTF">2022-02-17T02:50:00Z</dcterms:created>
  <dcterms:modified xsi:type="dcterms:W3CDTF">2022-02-18T08:24:00Z</dcterms:modified>
</cp:coreProperties>
</file>